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B1C07" w14:textId="77777777" w:rsidR="006A1C5B" w:rsidRDefault="006A1C5B" w:rsidP="006A1C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KYNGESLANE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0F1EE188" w14:textId="77777777" w:rsidR="006A1C5B" w:rsidRDefault="006A1C5B" w:rsidP="006A1C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BEDF98" w14:textId="77777777" w:rsidR="006A1C5B" w:rsidRDefault="006A1C5B" w:rsidP="006A1C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94A51B" w14:textId="77777777" w:rsidR="006A1C5B" w:rsidRDefault="006A1C5B" w:rsidP="006A1C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Forthey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Chorleton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Thomas</w:t>
      </w:r>
    </w:p>
    <w:p w14:paraId="408EE350" w14:textId="77777777" w:rsidR="006A1C5B" w:rsidRDefault="006A1C5B" w:rsidP="006A1C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Spycer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Bromyard, Herefordshire(q.v.),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Kennerton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junior, of</w:t>
      </w:r>
    </w:p>
    <w:p w14:paraId="44B33A1F" w14:textId="77777777" w:rsidR="006A1C5B" w:rsidRDefault="006A1C5B" w:rsidP="006A1C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Bullok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Elmore, Gloucestershire(q.v.).</w:t>
      </w:r>
    </w:p>
    <w:p w14:paraId="2AC98ABC" w14:textId="77777777" w:rsidR="006A1C5B" w:rsidRDefault="006A1C5B" w:rsidP="006A1C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0DC0F1D" w14:textId="77777777" w:rsidR="006A1C5B" w:rsidRDefault="006A1C5B" w:rsidP="006A1C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3C8394" w14:textId="77777777" w:rsidR="006A1C5B" w:rsidRDefault="006A1C5B" w:rsidP="006A1C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90BFDF" w14:textId="77777777" w:rsidR="006A1C5B" w:rsidRDefault="006A1C5B" w:rsidP="006A1C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p w14:paraId="4F8D728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28544" w14:textId="77777777" w:rsidR="006A1C5B" w:rsidRDefault="006A1C5B" w:rsidP="009139A6">
      <w:r>
        <w:separator/>
      </w:r>
    </w:p>
  </w:endnote>
  <w:endnote w:type="continuationSeparator" w:id="0">
    <w:p w14:paraId="7E1BF55E" w14:textId="77777777" w:rsidR="006A1C5B" w:rsidRDefault="006A1C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362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7AD2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59F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F5CF2" w14:textId="77777777" w:rsidR="006A1C5B" w:rsidRDefault="006A1C5B" w:rsidP="009139A6">
      <w:r>
        <w:separator/>
      </w:r>
    </w:p>
  </w:footnote>
  <w:footnote w:type="continuationSeparator" w:id="0">
    <w:p w14:paraId="7010A5D9" w14:textId="77777777" w:rsidR="006A1C5B" w:rsidRDefault="006A1C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59A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0B4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957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C5B"/>
    <w:rsid w:val="000666E0"/>
    <w:rsid w:val="002510B7"/>
    <w:rsid w:val="005C130B"/>
    <w:rsid w:val="006A1C5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190EF"/>
  <w15:chartTrackingRefBased/>
  <w15:docId w15:val="{031B4599-505F-4D0B-8C67-64CBFB9A5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A1C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2022-06-27T10:57:00Z</dcterms:created>
  <dcterms:modified xsi:type="dcterms:W3CDTF">2022-06-27T10:57:00Z</dcterms:modified>
</cp:coreProperties>
</file>